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47" w:rsidRPr="00DB72EF" w:rsidRDefault="006B3647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6B3647" w:rsidRPr="00DB72EF" w:rsidRDefault="006B364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B3647" w:rsidRPr="00DB72EF" w:rsidRDefault="006B364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B3647" w:rsidRPr="00DB72EF" w:rsidRDefault="006B3647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6B3647" w:rsidRPr="00DB72EF" w:rsidRDefault="006B3647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6B3647" w:rsidRPr="00DB72EF" w:rsidRDefault="006B3647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6B3647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6B3647" w:rsidRPr="00DB72EF" w:rsidRDefault="006B3647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6B3647" w:rsidRDefault="006B3647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6B3647" w:rsidRPr="00DB72EF" w:rsidRDefault="006B3647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6B3647" w:rsidRPr="00DB72EF" w:rsidRDefault="006B364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6B3647" w:rsidRPr="00DB72EF" w:rsidRDefault="006B3647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6B3647" w:rsidRPr="00DB72EF" w:rsidRDefault="006B3647">
      <w:pPr>
        <w:autoSpaceDE/>
        <w:jc w:val="both"/>
        <w:rPr>
          <w:b/>
          <w:i/>
          <w:color w:val="auto"/>
          <w:lang w:eastAsia="ar-SA"/>
        </w:rPr>
      </w:pPr>
    </w:p>
    <w:p w:rsidR="006B3647" w:rsidRDefault="006B3647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6B3647" w:rsidRPr="00DB72EF" w:rsidRDefault="006B3647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B3647" w:rsidRPr="00DB72EF" w:rsidRDefault="006B3647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6B3647" w:rsidRPr="00DB72EF" w:rsidRDefault="006B3647" w:rsidP="00E266AA">
      <w:pPr>
        <w:autoSpaceDE/>
        <w:rPr>
          <w:i/>
          <w:color w:val="auto"/>
          <w:lang w:eastAsia="ar-SA"/>
        </w:rPr>
      </w:pPr>
    </w:p>
    <w:p w:rsidR="006B3647" w:rsidRPr="00D129FC" w:rsidRDefault="006B364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6B3647" w:rsidRPr="00B275A6" w:rsidRDefault="006B3647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6B3647" w:rsidRPr="00884E42" w:rsidRDefault="006B3647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 w:rsidRPr="00884E42">
        <w:rPr>
          <w:b/>
          <w:color w:val="auto"/>
          <w:sz w:val="28"/>
          <w:szCs w:val="28"/>
        </w:rPr>
        <w:t>Budowa Sali gimnastycznej w Długiem Starem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6B3647" w:rsidRPr="00E23FD0" w:rsidRDefault="006B3647">
      <w:pPr>
        <w:autoSpaceDE/>
        <w:jc w:val="both"/>
        <w:rPr>
          <w:color w:val="auto"/>
          <w:lang w:eastAsia="ar-SA"/>
        </w:rPr>
      </w:pPr>
    </w:p>
    <w:p w:rsidR="006B3647" w:rsidRPr="00DB72EF" w:rsidRDefault="006B3647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6B3647" w:rsidRPr="00DB72EF" w:rsidRDefault="006B3647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6B3647" w:rsidRPr="00DB72EF" w:rsidRDefault="006B3647">
      <w:pPr>
        <w:autoSpaceDE/>
        <w:jc w:val="both"/>
        <w:rPr>
          <w:lang w:eastAsia="ar-SA"/>
        </w:rPr>
      </w:pPr>
    </w:p>
    <w:p w:rsidR="006B3647" w:rsidRPr="00DB72EF" w:rsidRDefault="006B3647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6B3647" w:rsidRPr="00FF406D" w:rsidRDefault="006B3647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6B3647" w:rsidRPr="00DB72EF" w:rsidRDefault="006B3647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6B3647" w:rsidRPr="002A3B44" w:rsidRDefault="006B3647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6B3647" w:rsidRDefault="006B3647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6B3647" w:rsidRPr="00134442" w:rsidRDefault="006B3647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6B3647" w:rsidRPr="00A64A42" w:rsidRDefault="006B364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6B3647" w:rsidRPr="00A64A42" w:rsidRDefault="006B3647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6B3647" w:rsidRDefault="006B3647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6B3647" w:rsidRPr="00D46125" w:rsidRDefault="006B3647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6B3647" w:rsidRPr="00D46125" w:rsidSect="00FB1D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647" w:rsidRDefault="006B364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6B3647" w:rsidRDefault="006B364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647" w:rsidRDefault="006B364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6B3647" w:rsidRDefault="006B3647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FS.271.2.2023                                                    </w:t>
    </w:r>
  </w:p>
  <w:p w:rsidR="006B3647" w:rsidRDefault="006B3647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47" w:rsidRDefault="006B36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E1B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7F94"/>
    <w:rsid w:val="002A3B44"/>
    <w:rsid w:val="002B3EDD"/>
    <w:rsid w:val="002C36C1"/>
    <w:rsid w:val="00300FF2"/>
    <w:rsid w:val="00322BE8"/>
    <w:rsid w:val="003309D0"/>
    <w:rsid w:val="00361872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A74D4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419D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4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248</Words>
  <Characters>1491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32</cp:revision>
  <dcterms:created xsi:type="dcterms:W3CDTF">2021-04-20T12:35:00Z</dcterms:created>
  <dcterms:modified xsi:type="dcterms:W3CDTF">2023-03-08T09:19:00Z</dcterms:modified>
</cp:coreProperties>
</file>